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2F7077" w:rsidP="00384E4B">
      <w:pPr>
        <w:rPr>
          <w:rFonts w:ascii="Arial" w:hAnsi="Arial" w:cs="Arial"/>
        </w:rPr>
      </w:pPr>
      <w:r w:rsidRPr="002F7077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A80C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eleven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twelve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thirteen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fourteen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fifteen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sixteen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seventeen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eighteen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nineteen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twenty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address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phone number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80C4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80C41" w:rsidRPr="009C3DEB" w:rsidRDefault="00A80C4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A80C41" w:rsidRDefault="00A80C4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zip code</w:t>
            </w:r>
          </w:p>
        </w:tc>
        <w:tc>
          <w:tcPr>
            <w:tcW w:w="6693" w:type="dxa"/>
          </w:tcPr>
          <w:p w:rsidR="00A80C41" w:rsidRPr="009C3DEB" w:rsidRDefault="00A80C4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41" w:rsidRDefault="00A80C41" w:rsidP="00814CB4">
      <w:r>
        <w:separator/>
      </w:r>
    </w:p>
  </w:endnote>
  <w:endnote w:type="continuationSeparator" w:id="1">
    <w:p w:rsidR="00A80C41" w:rsidRDefault="00A80C4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D8" w:rsidRDefault="003556D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D8" w:rsidRDefault="003556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41" w:rsidRDefault="00A80C41" w:rsidP="00814CB4">
      <w:r>
        <w:separator/>
      </w:r>
    </w:p>
  </w:footnote>
  <w:footnote w:type="continuationSeparator" w:id="1">
    <w:p w:rsidR="00A80C41" w:rsidRDefault="00A80C4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D8" w:rsidRDefault="003556D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3556D8">
      <w:rPr>
        <w:rFonts w:ascii="Times New Roman" w:hAnsi="Times New Roman"/>
        <w:color w:val="4F6228" w:themeColor="accent3" w:themeShade="80"/>
        <w:sz w:val="32"/>
        <w:szCs w:val="32"/>
      </w:rPr>
      <w:t xml:space="preserve">6 </w:t>
    </w:r>
    <w:r w:rsidR="003556D8">
      <w:rPr>
        <w:rFonts w:ascii="Times New Roman" w:hAnsi="Times New Roman"/>
        <w:color w:val="4F6228" w:themeColor="accent3" w:themeShade="80"/>
        <w:sz w:val="32"/>
        <w:szCs w:val="32"/>
      </w:rPr>
      <w:t>Numbers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D8" w:rsidRDefault="003556D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3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F7077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077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556D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C41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2D7D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1</TotalTime>
  <Pages>1</Pages>
  <Words>54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2009-05-22T01:57:00Z</cp:lastPrinted>
  <dcterms:created xsi:type="dcterms:W3CDTF">2009-05-24T14:26:00Z</dcterms:created>
  <dcterms:modified xsi:type="dcterms:W3CDTF">2009-05-24T14:30:00Z</dcterms:modified>
</cp:coreProperties>
</file>